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D55WCX7TAH37-151-5439</_dlc_DocId>
    <_dlc_DocIdUrl xmlns="92d84fca-0ec9-4bd1-bf0f-9cd618bc4a3d">
      <Url>http://proyectosmm.mutuamontanesa.local/comprasmm/_layouts/DocIdRedir.aspx?ID=D55WCX7TAH37-151-5439</Url>
      <Description>D55WCX7TAH37-151-5439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8CF80581-8AFC-4745-9DB4-B42C7FE6158F}"/>
</file>

<file path=customXml/itemProps5.xml><?xml version="1.0" encoding="utf-8"?>
<ds:datastoreItem xmlns:ds="http://schemas.openxmlformats.org/officeDocument/2006/customXml" ds:itemID="{2CD35605-72C5-49C6-9072-F364CD4F8F7E}"/>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e41dcfe9-3ec5-43c8-a9fc-201b50ae4313</vt:lpwstr>
  </property>
</Properties>
</file>